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B7ACD3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2D694A" w:rsidRPr="002D694A">
        <w:rPr>
          <w:rFonts w:ascii="Arial" w:hAnsi="Arial" w:cs="Arial"/>
          <w:b/>
          <w:bCs/>
          <w:sz w:val="24"/>
          <w:szCs w:val="24"/>
        </w:rPr>
        <w:t>S2-2506706</w:t>
      </w:r>
    </w:p>
    <w:p w14:paraId="09465D17" w14:textId="6EF28DA5"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26554C6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B1598D">
        <w:rPr>
          <w:rFonts w:ascii="Arial" w:hAnsi="Arial" w:cs="Arial"/>
          <w:b/>
        </w:rPr>
        <w:t>ETRI</w:t>
      </w:r>
    </w:p>
    <w:p w14:paraId="74C363CA" w14:textId="6C925330" w:rsidR="003835C7" w:rsidRPr="006334AE" w:rsidRDefault="003835C7" w:rsidP="003835C7">
      <w:pPr>
        <w:ind w:left="2127" w:hanging="2127"/>
        <w:rPr>
          <w:rFonts w:ascii="Arial" w:hAnsi="Arial" w:cs="Arial"/>
          <w:b/>
          <w:lang w:val="fr-FR"/>
        </w:rPr>
      </w:pPr>
      <w:r w:rsidRPr="00F32D6F">
        <w:rPr>
          <w:rFonts w:ascii="Arial" w:hAnsi="Arial" w:cs="Arial"/>
          <w:b/>
        </w:rPr>
        <w:t>Title:</w:t>
      </w:r>
      <w:r w:rsidRPr="00F32D6F">
        <w:rPr>
          <w:rFonts w:ascii="Arial" w:hAnsi="Arial" w:cs="Arial"/>
          <w:b/>
        </w:rPr>
        <w:tab/>
      </w:r>
      <w:r w:rsidR="001E2A0E">
        <w:rPr>
          <w:rFonts w:ascii="Arial" w:hAnsi="Arial" w:cs="Arial"/>
          <w:b/>
        </w:rPr>
        <w:t>[WT#</w:t>
      </w:r>
      <w:r w:rsidR="00B1598D">
        <w:rPr>
          <w:rFonts w:ascii="Arial" w:hAnsi="Arial" w:cs="Arial"/>
          <w:b/>
        </w:rPr>
        <w:t>6</w:t>
      </w:r>
      <w:r w:rsidR="001E2A0E">
        <w:rPr>
          <w:rFonts w:ascii="Arial" w:hAnsi="Arial" w:cs="Arial"/>
          <w:b/>
        </w:rPr>
        <w:t xml:space="preserve">] </w:t>
      </w:r>
      <w:r w:rsidR="0013214D" w:rsidRPr="00961D0E">
        <w:rPr>
          <w:rFonts w:ascii="Arial" w:eastAsia="맑은 고딕" w:hAnsi="Arial" w:cs="Arial"/>
          <w:b/>
          <w:lang w:eastAsia="ko-KR"/>
        </w:rPr>
        <w:t xml:space="preserve">Work </w:t>
      </w:r>
      <w:r w:rsidR="0013214D">
        <w:rPr>
          <w:rFonts w:ascii="Arial" w:eastAsia="맑은 고딕" w:hAnsi="Arial" w:cs="Arial" w:hint="eastAsia"/>
          <w:b/>
          <w:lang w:eastAsia="ko-KR"/>
        </w:rPr>
        <w:t>T</w:t>
      </w:r>
      <w:r w:rsidR="0013214D" w:rsidRPr="00961D0E">
        <w:rPr>
          <w:rFonts w:ascii="Arial" w:eastAsia="맑은 고딕" w:hAnsi="Arial" w:cs="Arial"/>
          <w:b/>
          <w:lang w:eastAsia="ko-KR"/>
        </w:rPr>
        <w:t xml:space="preserve">ask and Key </w:t>
      </w:r>
      <w:r w:rsidR="0013214D">
        <w:rPr>
          <w:rFonts w:ascii="Arial" w:eastAsia="맑은 고딕" w:hAnsi="Arial" w:cs="Arial" w:hint="eastAsia"/>
          <w:b/>
          <w:lang w:eastAsia="ko-KR"/>
        </w:rPr>
        <w:t>I</w:t>
      </w:r>
      <w:r w:rsidR="0013214D" w:rsidRPr="00961D0E">
        <w:rPr>
          <w:rFonts w:ascii="Arial" w:eastAsia="맑은 고딕" w:hAnsi="Arial" w:cs="Arial"/>
          <w:b/>
          <w:lang w:eastAsia="ko-KR"/>
        </w:rPr>
        <w:t>ssues</w:t>
      </w:r>
      <w:r w:rsidR="0013214D">
        <w:rPr>
          <w:rFonts w:ascii="Arial" w:eastAsia="맑은 고딕" w:hAnsi="Arial" w:cs="Arial" w:hint="eastAsia"/>
          <w:b/>
          <w:lang w:eastAsia="ko-KR"/>
        </w:rPr>
        <w:t xml:space="preserve"> </w:t>
      </w:r>
      <w:r w:rsidR="0032412E">
        <w:rPr>
          <w:rFonts w:ascii="Arial" w:hAnsi="Arial" w:cs="Arial"/>
          <w:b/>
        </w:rPr>
        <w:t xml:space="preserve">of WT#6 </w:t>
      </w:r>
      <w:r w:rsidR="00C23B92">
        <w:rPr>
          <w:rFonts w:ascii="Arial" w:hAnsi="Arial" w:cs="Arial"/>
          <w:b/>
        </w:rPr>
        <w:t xml:space="preserve">- </w:t>
      </w:r>
      <w:r w:rsidR="0054538D">
        <w:rPr>
          <w:rFonts w:ascii="Arial" w:hAnsi="Arial" w:cs="Arial"/>
          <w:b/>
          <w:lang w:val="fr-FR"/>
        </w:rPr>
        <w:t>Computing</w:t>
      </w:r>
    </w:p>
    <w:p w14:paraId="06D82237" w14:textId="2DC9FAEF" w:rsidR="003835C7" w:rsidRPr="00995418"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sidRPr="00995418">
        <w:rPr>
          <w:rFonts w:ascii="Arial" w:hAnsi="Arial" w:cs="Arial"/>
          <w:b/>
        </w:rPr>
        <w:t>A</w:t>
      </w:r>
      <w:r w:rsidR="00AF3481" w:rsidRPr="00995418">
        <w:rPr>
          <w:rFonts w:ascii="Arial" w:hAnsi="Arial" w:cs="Arial"/>
          <w:b/>
        </w:rPr>
        <w:t>pproval</w:t>
      </w:r>
    </w:p>
    <w:p w14:paraId="2CA545C3" w14:textId="7DC81B07" w:rsidR="003835C7" w:rsidRPr="00F32D6F" w:rsidRDefault="003835C7" w:rsidP="003835C7">
      <w:pPr>
        <w:ind w:left="2127" w:hanging="2127"/>
        <w:rPr>
          <w:rFonts w:ascii="Arial" w:hAnsi="Arial" w:cs="Arial"/>
          <w:b/>
        </w:rPr>
      </w:pPr>
      <w:r w:rsidRPr="00995418">
        <w:rPr>
          <w:rFonts w:ascii="Arial" w:hAnsi="Arial" w:cs="Arial"/>
          <w:b/>
        </w:rPr>
        <w:t>Agenda Item:</w:t>
      </w:r>
      <w:r w:rsidRPr="00995418">
        <w:rPr>
          <w:rFonts w:ascii="Arial" w:hAnsi="Arial" w:cs="Arial"/>
          <w:b/>
        </w:rPr>
        <w:tab/>
      </w:r>
      <w:r w:rsidR="00C23B92" w:rsidRPr="00995418">
        <w:rPr>
          <w:rFonts w:ascii="Arial" w:hAnsi="Arial" w:cs="Arial"/>
          <w:b/>
        </w:rPr>
        <w:t>20.6.</w:t>
      </w:r>
      <w:r w:rsidR="00AF3481" w:rsidRPr="00995418">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47EC4A2" w:rsidR="003835C7" w:rsidRPr="00F32D6F" w:rsidRDefault="003835C7" w:rsidP="003835C7">
      <w:pPr>
        <w:rPr>
          <w:rFonts w:ascii="Arial" w:hAnsi="Arial" w:cs="Arial"/>
          <w:i/>
          <w:lang w:eastAsia="zh-CN"/>
        </w:rPr>
      </w:pPr>
      <w:r w:rsidRPr="004461D1">
        <w:rPr>
          <w:rFonts w:ascii="Arial" w:hAnsi="Arial" w:cs="Arial"/>
          <w:i/>
        </w:rPr>
        <w:t xml:space="preserve">Abstract of the contribution: </w:t>
      </w:r>
      <w:r w:rsidR="004461D1" w:rsidRPr="004461D1">
        <w:rPr>
          <w:rFonts w:ascii="Arial" w:hAnsi="Arial" w:cs="Arial"/>
          <w:i/>
        </w:rPr>
        <w:t xml:space="preserve">This contribution proposes the Technical Scope </w:t>
      </w:r>
      <w:r w:rsidR="00D31680">
        <w:rPr>
          <w:rFonts w:ascii="Arial" w:hAnsi="Arial" w:cs="Arial"/>
          <w:i/>
        </w:rPr>
        <w:t xml:space="preserve">and Key Issues </w:t>
      </w:r>
      <w:r w:rsidR="004461D1" w:rsidRPr="004461D1">
        <w:rPr>
          <w:rFonts w:ascii="Arial" w:hAnsi="Arial" w:cs="Arial"/>
          <w:i/>
        </w:rPr>
        <w:t>of WT#6 – Support of computing for UE, core network, and application servers, describing architectural enhancements needed to enable coordinated and compute-aware services in 6G systems. It addresses compute resource discovery, orchestration</w:t>
      </w:r>
      <w:r w:rsidR="00D31680">
        <w:rPr>
          <w:rFonts w:ascii="Arial" w:hAnsi="Arial" w:cs="Arial"/>
          <w:i/>
        </w:rPr>
        <w:t>, and monitoring</w:t>
      </w:r>
      <w:r w:rsidR="004461D1" w:rsidRPr="004461D1">
        <w:rPr>
          <w:rFonts w:ascii="Arial" w:hAnsi="Arial" w:cs="Arial"/>
          <w:i/>
        </w:rPr>
        <w:t xml:space="preserve"> across UE–CN–AF domains, exposure of computing capabilities as a service, and mechanisms for compute-aware service continuity</w:t>
      </w:r>
      <w:r w:rsidR="002E5B2D" w:rsidRPr="004461D1">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7B8F43F2" w14:textId="4AFB2215" w:rsidR="00F76AED" w:rsidRPr="00EB526B" w:rsidRDefault="00F76AED" w:rsidP="00F76AED">
      <w:pPr>
        <w:rPr>
          <w:lang w:eastAsia="zh-CN"/>
        </w:rPr>
      </w:pPr>
      <w:bookmarkStart w:id="0" w:name="_Hlk87257355"/>
      <w:r w:rsidRPr="00EB526B">
        <w:rPr>
          <w:b/>
          <w:bCs/>
          <w:lang w:eastAsia="zh-CN"/>
        </w:rPr>
        <w:t>Architectural Motivation</w:t>
      </w:r>
      <w:r w:rsidRPr="00EB526B">
        <w:rPr>
          <w:lang w:eastAsia="zh-CN"/>
        </w:rPr>
        <w:t xml:space="preserve">: </w:t>
      </w:r>
      <w:r w:rsidR="009A2FBE" w:rsidRPr="009A2FBE">
        <w:rPr>
          <w:lang w:eastAsia="zh-CN"/>
        </w:rPr>
        <w:t>Emerging 6G services such as immersive XR, real-time AI inference, and distributed sensing impose stringent latency and compute demands. To meet these requirements, 6G architecture must natively support coordination between communication and computing domains, including the ability to dynamically offload compute-intensive tasks from UE to the network or application servers. This necessitates architectural enhancements enabling compute-awareness across UE, CN, and AF.</w:t>
      </w:r>
    </w:p>
    <w:p w14:paraId="346C196B" w14:textId="77777777" w:rsidR="009A2FBE" w:rsidRDefault="00F76AED" w:rsidP="00F76AED">
      <w:pPr>
        <w:rPr>
          <w:lang w:eastAsia="zh-CN"/>
        </w:rPr>
      </w:pPr>
      <w:r w:rsidRPr="00EB526B">
        <w:rPr>
          <w:b/>
          <w:bCs/>
          <w:lang w:eastAsia="zh-CN"/>
        </w:rPr>
        <w:t>Gap Analysis</w:t>
      </w:r>
      <w:r w:rsidRPr="00EB526B">
        <w:rPr>
          <w:lang w:eastAsia="zh-CN"/>
        </w:rPr>
        <w:t xml:space="preserve">: </w:t>
      </w:r>
    </w:p>
    <w:p w14:paraId="1EDB03D3" w14:textId="2AD326AF" w:rsidR="009A2FBE" w:rsidRPr="009A2FBE" w:rsidRDefault="009A2FBE" w:rsidP="009A2FBE">
      <w:pPr>
        <w:pStyle w:val="aff0"/>
        <w:numPr>
          <w:ilvl w:val="0"/>
          <w:numId w:val="17"/>
        </w:numPr>
        <w:rPr>
          <w:lang w:val="en-US" w:eastAsia="zh-CN"/>
        </w:rPr>
      </w:pPr>
      <w:r w:rsidRPr="009A2FBE">
        <w:rPr>
          <w:lang w:val="en-US" w:eastAsia="zh-CN"/>
        </w:rPr>
        <w:t>Existing 5G architecture provides limited mechanisms for:</w:t>
      </w:r>
    </w:p>
    <w:p w14:paraId="38BFEEED" w14:textId="1F79BF3E" w:rsidR="009A2FBE" w:rsidRPr="009A2FBE" w:rsidRDefault="009A2FBE" w:rsidP="009A2FBE">
      <w:pPr>
        <w:pStyle w:val="aff0"/>
        <w:numPr>
          <w:ilvl w:val="1"/>
          <w:numId w:val="17"/>
        </w:numPr>
        <w:rPr>
          <w:lang w:val="en-US" w:eastAsia="zh-CN"/>
        </w:rPr>
      </w:pPr>
      <w:r w:rsidRPr="009A2FBE">
        <w:rPr>
          <w:lang w:val="en-US" w:eastAsia="zh-CN"/>
        </w:rPr>
        <w:t>Discovery</w:t>
      </w:r>
      <w:r w:rsidR="00D31680">
        <w:rPr>
          <w:lang w:val="en-US" w:eastAsia="zh-CN"/>
        </w:rPr>
        <w:t>,</w:t>
      </w:r>
      <w:r w:rsidRPr="009A2FBE">
        <w:rPr>
          <w:lang w:val="en-US" w:eastAsia="zh-CN"/>
        </w:rPr>
        <w:t xml:space="preserve"> orchestration</w:t>
      </w:r>
      <w:r w:rsidR="00D31680" w:rsidRPr="009A2FBE">
        <w:rPr>
          <w:lang w:val="en-US" w:eastAsia="zh-CN"/>
        </w:rPr>
        <w:t>, and monitoring</w:t>
      </w:r>
      <w:r w:rsidRPr="009A2FBE">
        <w:rPr>
          <w:lang w:val="en-US" w:eastAsia="zh-CN"/>
        </w:rPr>
        <w:t xml:space="preserve"> of compute resources.</w:t>
      </w:r>
    </w:p>
    <w:p w14:paraId="7ABC6998" w14:textId="6A2BDC2E" w:rsidR="009A2FBE" w:rsidRPr="009A2FBE" w:rsidRDefault="00C35A12" w:rsidP="009A2FBE">
      <w:pPr>
        <w:pStyle w:val="aff0"/>
        <w:numPr>
          <w:ilvl w:val="1"/>
          <w:numId w:val="17"/>
        </w:numPr>
        <w:rPr>
          <w:lang w:val="en-US" w:eastAsia="zh-CN"/>
        </w:rPr>
      </w:pPr>
      <w:r>
        <w:t>Standardized exposure of compute capabilities to internal or external consumers</w:t>
      </w:r>
      <w:r w:rsidR="009A2FBE" w:rsidRPr="009A2FBE">
        <w:rPr>
          <w:lang w:val="en-US" w:eastAsia="zh-CN"/>
        </w:rPr>
        <w:t>.</w:t>
      </w:r>
    </w:p>
    <w:p w14:paraId="6D7E8C24" w14:textId="51349D0C" w:rsidR="009A2FBE" w:rsidRPr="009A2FBE" w:rsidRDefault="009A2FBE" w:rsidP="009A2FBE">
      <w:pPr>
        <w:pStyle w:val="aff0"/>
        <w:numPr>
          <w:ilvl w:val="1"/>
          <w:numId w:val="17"/>
        </w:numPr>
        <w:rPr>
          <w:lang w:val="en-US" w:eastAsia="zh-CN"/>
        </w:rPr>
      </w:pPr>
      <w:r w:rsidRPr="009A2FBE">
        <w:rPr>
          <w:lang w:val="en-US" w:eastAsia="zh-CN"/>
        </w:rPr>
        <w:t>Mobility and session continuity that reflect compute resource availability.</w:t>
      </w:r>
    </w:p>
    <w:p w14:paraId="101E89CA" w14:textId="77777777" w:rsidR="00F76AED" w:rsidRPr="00EB526B" w:rsidRDefault="00F76AED" w:rsidP="00F76AED">
      <w:pPr>
        <w:rPr>
          <w:b/>
          <w:bCs/>
          <w:lang w:eastAsia="zh-CN"/>
        </w:rPr>
      </w:pPr>
      <w:r w:rsidRPr="00EB526B">
        <w:rPr>
          <w:b/>
          <w:bCs/>
          <w:lang w:eastAsia="zh-CN"/>
        </w:rPr>
        <w:t>Technical Impact:</w:t>
      </w:r>
    </w:p>
    <w:p w14:paraId="6801DE47" w14:textId="2EBB40DE" w:rsidR="00D31680" w:rsidRPr="00D31680" w:rsidRDefault="00D31680" w:rsidP="00D31680">
      <w:pPr>
        <w:pStyle w:val="aff0"/>
        <w:numPr>
          <w:ilvl w:val="0"/>
          <w:numId w:val="19"/>
        </w:numPr>
        <w:rPr>
          <w:lang w:val="en-US" w:eastAsia="zh-CN"/>
        </w:rPr>
      </w:pPr>
      <w:r w:rsidRPr="009A2FBE">
        <w:rPr>
          <w:lang w:val="en-US" w:eastAsia="zh-CN"/>
        </w:rPr>
        <w:t>Architectural support for distributed compute orchestration.</w:t>
      </w:r>
    </w:p>
    <w:p w14:paraId="37A32E28" w14:textId="034ACF5D" w:rsidR="009A2FBE" w:rsidRPr="009A2FBE" w:rsidRDefault="009A2FBE" w:rsidP="009A2FBE">
      <w:pPr>
        <w:pStyle w:val="aff0"/>
        <w:numPr>
          <w:ilvl w:val="0"/>
          <w:numId w:val="19"/>
        </w:numPr>
        <w:rPr>
          <w:lang w:val="en-US" w:eastAsia="zh-CN"/>
        </w:rPr>
      </w:pPr>
      <w:r w:rsidRPr="009A2FBE">
        <w:rPr>
          <w:lang w:val="en-US" w:eastAsia="zh-CN"/>
        </w:rPr>
        <w:t xml:space="preserve">Support for </w:t>
      </w:r>
      <w:r>
        <w:rPr>
          <w:lang w:val="en-US" w:eastAsia="zh-CN"/>
        </w:rPr>
        <w:t>s</w:t>
      </w:r>
      <w:r w:rsidRPr="009A2FBE">
        <w:rPr>
          <w:lang w:val="en-US" w:eastAsia="zh-CN"/>
        </w:rPr>
        <w:t>ession establishment considering compute resource affinity.</w:t>
      </w:r>
    </w:p>
    <w:p w14:paraId="38073973" w14:textId="0A880637" w:rsidR="009A2FBE" w:rsidRPr="009A2FBE" w:rsidRDefault="009A2FBE" w:rsidP="009A2FBE">
      <w:pPr>
        <w:pStyle w:val="aff0"/>
        <w:numPr>
          <w:ilvl w:val="0"/>
          <w:numId w:val="19"/>
        </w:numPr>
        <w:rPr>
          <w:lang w:val="en-US" w:eastAsia="zh-CN"/>
        </w:rPr>
      </w:pPr>
      <w:r w:rsidRPr="009A2FBE">
        <w:rPr>
          <w:lang w:val="en-US" w:eastAsia="zh-CN"/>
        </w:rPr>
        <w:t xml:space="preserve">Support for </w:t>
      </w:r>
      <w:r>
        <w:rPr>
          <w:lang w:val="en-US" w:eastAsia="zh-CN"/>
        </w:rPr>
        <w:t>c</w:t>
      </w:r>
      <w:r w:rsidRPr="009A2FBE">
        <w:rPr>
          <w:lang w:val="en-US" w:eastAsia="zh-CN"/>
        </w:rPr>
        <w:t>ompute-aware handover to maintain service continuity.</w:t>
      </w:r>
    </w:p>
    <w:p w14:paraId="13C6DB77" w14:textId="061C20E7" w:rsidR="00FD6821" w:rsidRDefault="00FD6821" w:rsidP="007D5496">
      <w:pPr>
        <w:rPr>
          <w:lang w:eastAsia="zh-CN"/>
        </w:rPr>
      </w:pPr>
    </w:p>
    <w:p w14:paraId="1223FF1C" w14:textId="77777777" w:rsidR="009A2FBE" w:rsidRDefault="009A2FBE"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45E1B6AA" w14:textId="7416EDB3" w:rsidR="00C65856" w:rsidRPr="004461D1" w:rsidRDefault="00642467" w:rsidP="004461D1">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23B92">
        <w:rPr>
          <w:rFonts w:cs="Arial"/>
          <w:sz w:val="32"/>
          <w:szCs w:val="18"/>
        </w:rPr>
        <w:t>6</w:t>
      </w:r>
      <w:r w:rsidR="00C65856">
        <w:rPr>
          <w:rFonts w:cs="Arial"/>
          <w:sz w:val="32"/>
          <w:szCs w:val="18"/>
        </w:rPr>
        <w:t xml:space="preserve"> </w:t>
      </w:r>
      <w:r w:rsidR="00C23B92">
        <w:rPr>
          <w:rFonts w:cs="Arial"/>
          <w:sz w:val="32"/>
          <w:szCs w:val="18"/>
        </w:rPr>
        <w:t>- Technical Scope of Computing</w:t>
      </w:r>
    </w:p>
    <w:p w14:paraId="4BD861D3" w14:textId="77777777" w:rsidR="0022788A" w:rsidRDefault="0022788A" w:rsidP="0022788A">
      <w:pPr>
        <w:pStyle w:val="B1"/>
        <w:ind w:left="0" w:firstLine="0"/>
        <w:rPr>
          <w:lang w:val="en-US" w:eastAsia="zh-CN"/>
        </w:rPr>
      </w:pPr>
      <w:r w:rsidRPr="004461D1">
        <w:rPr>
          <w:lang w:val="en-US" w:eastAsia="zh-CN"/>
        </w:rPr>
        <w:t xml:space="preserve">This Work Task investigates architectural enhancements required to </w:t>
      </w:r>
      <w:r>
        <w:rPr>
          <w:lang w:val="en-US" w:eastAsia="zh-CN"/>
        </w:rPr>
        <w:t xml:space="preserve">support </w:t>
      </w:r>
      <w:r w:rsidRPr="00703B0B">
        <w:rPr>
          <w:shd w:val="clear" w:color="auto" w:fill="FFFFFF" w:themeFill="background1"/>
        </w:rPr>
        <w:t>coordinat</w:t>
      </w:r>
      <w:r>
        <w:rPr>
          <w:rFonts w:eastAsia="DengXian"/>
          <w:shd w:val="clear" w:color="auto" w:fill="FFFFFF" w:themeFill="background1"/>
        </w:rPr>
        <w:t>ed computing</w:t>
      </w:r>
      <w:r w:rsidRPr="00703B0B">
        <w:rPr>
          <w:rFonts w:eastAsia="DengXian"/>
          <w:shd w:val="clear" w:color="auto" w:fill="FFFFFF" w:themeFill="background1"/>
        </w:rPr>
        <w:t xml:space="preserve"> between </w:t>
      </w:r>
      <w:r>
        <w:rPr>
          <w:rFonts w:eastAsia="DengXian"/>
          <w:shd w:val="clear" w:color="auto" w:fill="FFFFFF" w:themeFill="background1"/>
        </w:rPr>
        <w:t xml:space="preserve">the </w:t>
      </w:r>
      <w:r w:rsidRPr="00703B0B">
        <w:rPr>
          <w:rFonts w:eastAsia="DengXian"/>
          <w:shd w:val="clear" w:color="auto" w:fill="FFFFFF" w:themeFill="background1"/>
        </w:rPr>
        <w:t>UE</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w:t>
      </w:r>
      <w:r>
        <w:rPr>
          <w:rFonts w:eastAsia="DengXian"/>
          <w:shd w:val="clear" w:color="auto" w:fill="FFFFFF" w:themeFill="background1"/>
        </w:rPr>
        <w:t>CN</w:t>
      </w:r>
      <w:r w:rsidRPr="00703B0B">
        <w:rPr>
          <w:rFonts w:eastAsia="DengXian"/>
          <w:shd w:val="clear" w:color="auto" w:fill="FFFFFF" w:themeFill="background1"/>
        </w:rPr>
        <w:t xml:space="preserve"> and </w:t>
      </w:r>
      <w:r>
        <w:rPr>
          <w:rFonts w:eastAsia="DengXian"/>
          <w:shd w:val="clear" w:color="auto" w:fill="FFFFFF" w:themeFill="background1"/>
        </w:rPr>
        <w:t>AF in 6G systems.</w:t>
      </w:r>
      <w:r w:rsidRPr="004461D1">
        <w:rPr>
          <w:lang w:val="en-US" w:eastAsia="zh-CN"/>
        </w:rPr>
        <w:t xml:space="preserve"> </w:t>
      </w:r>
      <w:r>
        <w:rPr>
          <w:lang w:val="en-US" w:eastAsia="zh-CN"/>
        </w:rPr>
        <w:t xml:space="preserve">The Work Task also consider how to </w:t>
      </w:r>
      <w:r w:rsidRPr="004461D1">
        <w:rPr>
          <w:lang w:val="en-US" w:eastAsia="zh-CN"/>
        </w:rPr>
        <w:t>ensure efficient discovery</w:t>
      </w:r>
      <w:r>
        <w:rPr>
          <w:lang w:val="en-US" w:eastAsia="zh-CN"/>
        </w:rPr>
        <w:t>, request, allocation, and monitoring of computing resources across these domains</w:t>
      </w:r>
      <w:r w:rsidRPr="004461D1">
        <w:rPr>
          <w:lang w:val="en-US" w:eastAsia="zh-CN"/>
        </w:rPr>
        <w:t>. This includes support for both computing as a network-integrated capability (e.g., compute-aware service orchestration) and computing as a service (CaaS) exposed to authorized consumers.</w:t>
      </w:r>
    </w:p>
    <w:p w14:paraId="472DACBA" w14:textId="77777777" w:rsidR="0022788A" w:rsidRPr="00E15B11" w:rsidRDefault="0022788A" w:rsidP="0022788A">
      <w:pPr>
        <w:pStyle w:val="B1"/>
        <w:ind w:left="0" w:firstLine="0"/>
        <w:rPr>
          <w:lang w:val="en-US" w:eastAsia="zh-CN"/>
        </w:rPr>
      </w:pPr>
      <w:r w:rsidRPr="00E15B11">
        <w:rPr>
          <w:lang w:val="en-US" w:eastAsia="zh-CN"/>
        </w:rPr>
        <w:t xml:space="preserve">In particular, the Work Task addresses the architectural implications of exposing and orchestrating computing capabilities at the network level, and the need to support compute-aware mobility and session continuity. </w:t>
      </w:r>
    </w:p>
    <w:p w14:paraId="3E482394" w14:textId="77777777" w:rsidR="0022788A" w:rsidRDefault="0022788A" w:rsidP="0022788A">
      <w:pPr>
        <w:pStyle w:val="B1"/>
        <w:ind w:left="0" w:firstLine="0"/>
        <w:rPr>
          <w:lang w:val="en-US" w:eastAsia="zh-CN"/>
        </w:rPr>
      </w:pPr>
      <w:r>
        <w:t>This Work Task considers the following aspects:</w:t>
      </w:r>
    </w:p>
    <w:p w14:paraId="7089AD98" w14:textId="77777777" w:rsidR="0022788A" w:rsidRPr="009A2FBE" w:rsidRDefault="0022788A" w:rsidP="0022788A">
      <w:pPr>
        <w:pStyle w:val="B1"/>
        <w:numPr>
          <w:ilvl w:val="0"/>
          <w:numId w:val="20"/>
        </w:numPr>
        <w:rPr>
          <w:lang w:val="en-US" w:eastAsia="zh-CN"/>
        </w:rPr>
      </w:pPr>
      <w:r w:rsidRPr="009A2FBE">
        <w:rPr>
          <w:lang w:val="en-US" w:eastAsia="zh-CN"/>
        </w:rPr>
        <w:lastRenderedPageBreak/>
        <w:t>Architecture enhancement to support compute resource discovery</w:t>
      </w:r>
      <w:r>
        <w:rPr>
          <w:lang w:val="en-US" w:eastAsia="zh-CN"/>
        </w:rPr>
        <w:t>, request, and</w:t>
      </w:r>
      <w:r w:rsidRPr="009A2FBE">
        <w:rPr>
          <w:lang w:val="en-US" w:eastAsia="zh-CN"/>
        </w:rPr>
        <w:t xml:space="preserve"> monitoring</w:t>
      </w:r>
      <w:r>
        <w:rPr>
          <w:lang w:val="en-US" w:eastAsia="zh-CN"/>
        </w:rPr>
        <w:t xml:space="preserve"> across UE, CN, and AF</w:t>
      </w:r>
      <w:r w:rsidRPr="009A2FBE">
        <w:rPr>
          <w:lang w:val="en-US" w:eastAsia="zh-CN"/>
        </w:rPr>
        <w:t>.</w:t>
      </w:r>
    </w:p>
    <w:p w14:paraId="6CD58F56" w14:textId="77777777" w:rsidR="0022788A" w:rsidRPr="009A2FBE" w:rsidRDefault="0022788A" w:rsidP="0022788A">
      <w:pPr>
        <w:pStyle w:val="B1"/>
        <w:numPr>
          <w:ilvl w:val="0"/>
          <w:numId w:val="20"/>
        </w:numPr>
        <w:rPr>
          <w:lang w:val="en-US" w:eastAsia="zh-CN"/>
        </w:rPr>
      </w:pPr>
      <w:r>
        <w:rPr>
          <w:lang w:val="en-US" w:eastAsia="zh-CN"/>
        </w:rPr>
        <w:t>C</w:t>
      </w:r>
      <w:r w:rsidRPr="009A2FBE">
        <w:rPr>
          <w:lang w:val="en-US" w:eastAsia="zh-CN"/>
        </w:rPr>
        <w:t>oordinated computing between UE-CN-AF domains</w:t>
      </w:r>
      <w:r>
        <w:rPr>
          <w:lang w:val="en-US" w:eastAsia="zh-CN"/>
        </w:rPr>
        <w:t xml:space="preserve"> </w:t>
      </w:r>
      <w:r>
        <w:t>for compute-intensive workloads, including support for task migration and distributed execution</w:t>
      </w:r>
      <w:r w:rsidRPr="009A2FBE">
        <w:rPr>
          <w:lang w:val="en-US" w:eastAsia="zh-CN"/>
        </w:rPr>
        <w:t>.</w:t>
      </w:r>
    </w:p>
    <w:p w14:paraId="57E8BE77" w14:textId="77777777" w:rsidR="0022788A" w:rsidRPr="009A2FBE" w:rsidRDefault="0022788A" w:rsidP="0022788A">
      <w:pPr>
        <w:pStyle w:val="B1"/>
        <w:numPr>
          <w:ilvl w:val="0"/>
          <w:numId w:val="20"/>
        </w:numPr>
        <w:rPr>
          <w:lang w:val="en-US" w:eastAsia="zh-CN"/>
        </w:rPr>
      </w:pPr>
      <w:r>
        <w:t>Standardized exposure of computing resources as a service to UE or third parties</w:t>
      </w:r>
      <w:r w:rsidRPr="009A2FBE">
        <w:rPr>
          <w:lang w:val="en-US" w:eastAsia="zh-CN"/>
        </w:rPr>
        <w:t xml:space="preserve"> (</w:t>
      </w:r>
      <w:r>
        <w:rPr>
          <w:lang w:val="en-US" w:eastAsia="zh-CN"/>
        </w:rPr>
        <w:t>i.e., AFs</w:t>
      </w:r>
      <w:r w:rsidRPr="009A2FBE">
        <w:rPr>
          <w:lang w:val="en-US" w:eastAsia="zh-CN"/>
        </w:rPr>
        <w:t>)</w:t>
      </w:r>
      <w:r>
        <w:rPr>
          <w:lang w:val="en-US" w:eastAsia="zh-CN"/>
        </w:rPr>
        <w:t>, including support for policy enforcement and SLA/QoS guarantees.</w:t>
      </w:r>
    </w:p>
    <w:p w14:paraId="16DFCE8C" w14:textId="77777777" w:rsidR="0022788A" w:rsidRDefault="0022788A" w:rsidP="0022788A">
      <w:pPr>
        <w:pStyle w:val="B1"/>
        <w:numPr>
          <w:ilvl w:val="0"/>
          <w:numId w:val="20"/>
        </w:numPr>
        <w:rPr>
          <w:lang w:val="en-US" w:eastAsia="zh-CN"/>
        </w:rPr>
      </w:pPr>
      <w:r>
        <w:t xml:space="preserve">Procedures for compute-aware service continuity </w:t>
      </w:r>
      <w:r w:rsidRPr="009A2FBE">
        <w:rPr>
          <w:lang w:val="en-US" w:eastAsia="zh-CN"/>
        </w:rPr>
        <w:t>(</w:t>
      </w:r>
      <w:r>
        <w:rPr>
          <w:lang w:val="en-US" w:eastAsia="zh-CN"/>
        </w:rPr>
        <w:t xml:space="preserve">e.g., compute-affinity session setup and </w:t>
      </w:r>
      <w:r w:rsidRPr="009A2FBE">
        <w:rPr>
          <w:lang w:val="en-US" w:eastAsia="zh-CN"/>
        </w:rPr>
        <w:t>compute-aware handover)</w:t>
      </w:r>
      <w:r>
        <w:rPr>
          <w:lang w:val="en-US" w:eastAsia="zh-CN"/>
        </w:rPr>
        <w:t>.</w:t>
      </w:r>
    </w:p>
    <w:p w14:paraId="2303993E" w14:textId="77777777" w:rsidR="0022788A" w:rsidRPr="00E15B11" w:rsidRDefault="0022788A" w:rsidP="0022788A">
      <w:pPr>
        <w:pStyle w:val="B1"/>
        <w:numPr>
          <w:ilvl w:val="0"/>
          <w:numId w:val="20"/>
        </w:numPr>
        <w:rPr>
          <w:lang w:val="en-US" w:eastAsia="zh-CN"/>
        </w:rPr>
      </w:pPr>
      <w:r w:rsidRPr="00E15B11">
        <w:rPr>
          <w:lang w:val="en-US" w:eastAsia="zh-CN"/>
        </w:rPr>
        <w:t xml:space="preserve">Integration of computing functions into the SBA for native orchestration of </w:t>
      </w:r>
      <w:proofErr w:type="spellStart"/>
      <w:r w:rsidRPr="00E15B11">
        <w:rPr>
          <w:lang w:val="en-US" w:eastAsia="zh-CN"/>
        </w:rPr>
        <w:t>compute</w:t>
      </w:r>
      <w:proofErr w:type="spellEnd"/>
      <w:r w:rsidRPr="00E15B11">
        <w:rPr>
          <w:lang w:val="en-US" w:eastAsia="zh-CN"/>
        </w:rPr>
        <w:t>-related services.</w:t>
      </w:r>
    </w:p>
    <w:p w14:paraId="5C1AA4D5" w14:textId="77777777" w:rsidR="0022788A" w:rsidRPr="00E15B11" w:rsidRDefault="0022788A" w:rsidP="0022788A">
      <w:pPr>
        <w:pStyle w:val="B1"/>
        <w:numPr>
          <w:ilvl w:val="0"/>
          <w:numId w:val="20"/>
        </w:numPr>
        <w:rPr>
          <w:lang w:val="en-US" w:eastAsia="zh-CN"/>
        </w:rPr>
      </w:pPr>
      <w:r w:rsidRPr="00E15B11">
        <w:rPr>
          <w:lang w:val="en-US" w:eastAsia="zh-CN"/>
        </w:rPr>
        <w:t>Policy-based control and authorization mechanisms for computing resource access and usage.</w:t>
      </w:r>
    </w:p>
    <w:p w14:paraId="053259E5" w14:textId="77777777" w:rsidR="0022788A" w:rsidRDefault="0022788A" w:rsidP="0022788A">
      <w:pPr>
        <w:pStyle w:val="B1"/>
        <w:ind w:left="0" w:firstLine="0"/>
        <w:rPr>
          <w:lang w:val="en-US" w:eastAsia="zh-CN"/>
        </w:rPr>
      </w:pPr>
    </w:p>
    <w:p w14:paraId="65CB2FA4" w14:textId="77777777" w:rsidR="00EB526B" w:rsidRPr="0022788A" w:rsidRDefault="00EB526B" w:rsidP="00C27E5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70DD3182" w:rsidR="00C65856" w:rsidRPr="00753481" w:rsidRDefault="0013214D" w:rsidP="00753481">
      <w:pPr>
        <w:pStyle w:val="1"/>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proofErr w:type="spellStart"/>
      <w:r w:rsidR="0022788A" w:rsidRPr="006F55FD">
        <w:rPr>
          <w:rFonts w:eastAsia="Times New Roman"/>
          <w:lang w:eastAsia="en-GB"/>
        </w:rPr>
        <w:t>Modeling</w:t>
      </w:r>
      <w:proofErr w:type="spellEnd"/>
      <w:r w:rsidR="0022788A" w:rsidRPr="006F55FD">
        <w:rPr>
          <w:rFonts w:eastAsia="Times New Roman"/>
          <w:lang w:eastAsia="en-GB"/>
        </w:rPr>
        <w:t xml:space="preserve"> of Compute Capabilities</w:t>
      </w:r>
      <w:r w:rsidR="00381DB1">
        <w:rPr>
          <w:rFonts w:cs="Arial"/>
          <w:sz w:val="32"/>
          <w:szCs w:val="18"/>
        </w:rPr>
        <w:t xml:space="preserve"> </w:t>
      </w:r>
    </w:p>
    <w:p w14:paraId="29FE12F6" w14:textId="3154E195" w:rsidR="00C23B92" w:rsidRDefault="0013214D" w:rsidP="00C23B92">
      <w:pPr>
        <w:pStyle w:val="40"/>
      </w:pPr>
      <w:bookmarkStart w:id="1" w:name="_Toc199428963"/>
      <w:bookmarkStart w:id="2" w:name="_Toc199429365"/>
      <w:bookmarkStart w:id="3" w:name="_Toc199429639"/>
      <w:bookmarkStart w:id="4" w:name="_Toc200013677"/>
      <w:r>
        <w:t>5</w:t>
      </w:r>
      <w:r w:rsidR="00C23B92" w:rsidRPr="00A37F6C">
        <w:t>.</w:t>
      </w:r>
      <w:r w:rsidR="00C23B92">
        <w:rPr>
          <w:rFonts w:eastAsia="맑은 고딕" w:hint="eastAsia"/>
          <w:lang w:eastAsia="ko-KR"/>
        </w:rPr>
        <w:t>x</w:t>
      </w:r>
      <w:r w:rsidR="00C23B92" w:rsidRPr="00A37F6C">
        <w:t>.</w:t>
      </w:r>
      <w:r w:rsidR="00C23B92">
        <w:rPr>
          <w:rFonts w:eastAsia="맑은 고딕" w:hint="eastAsia"/>
          <w:lang w:eastAsia="ko-KR"/>
        </w:rPr>
        <w:t>x</w:t>
      </w:r>
      <w:r w:rsidR="00C23B92" w:rsidRPr="00A37F6C">
        <w:t>.</w:t>
      </w:r>
      <w:r w:rsidR="00C23B92">
        <w:rPr>
          <w:rFonts w:eastAsia="맑은 고딕" w:hint="eastAsia"/>
          <w:lang w:eastAsia="ko-KR"/>
        </w:rPr>
        <w:t>x</w:t>
      </w:r>
      <w:r w:rsidR="00C23B92" w:rsidRPr="00A37F6C">
        <w:tab/>
        <w:t>Description</w:t>
      </w:r>
      <w:bookmarkEnd w:id="1"/>
      <w:bookmarkEnd w:id="2"/>
      <w:bookmarkEnd w:id="3"/>
      <w:bookmarkEnd w:id="4"/>
    </w:p>
    <w:p w14:paraId="56FF3206" w14:textId="77777777" w:rsidR="0022788A" w:rsidRDefault="0022788A" w:rsidP="0022788A">
      <w:r>
        <w:t xml:space="preserve">This key issue investigates the abstraction and </w:t>
      </w:r>
      <w:proofErr w:type="spellStart"/>
      <w:r>
        <w:t>modeling</w:t>
      </w:r>
      <w:proofErr w:type="spellEnd"/>
      <w:r>
        <w:t xml:space="preserve"> of compute capabilities across various network entities (UE, CN, AF). A standardized capability representation is necessary to support effective discovery, matching, and selection of compute resources based on service needs.</w:t>
      </w:r>
    </w:p>
    <w:p w14:paraId="172EEFA4" w14:textId="77777777" w:rsidR="0022788A" w:rsidRDefault="0022788A" w:rsidP="0022788A">
      <w:r>
        <w:t>This key issue will investigate the following aspects:</w:t>
      </w:r>
    </w:p>
    <w:p w14:paraId="7EAC29C9" w14:textId="77777777" w:rsidR="0022788A" w:rsidRDefault="0022788A" w:rsidP="0022788A">
      <w:pPr>
        <w:pStyle w:val="aff0"/>
        <w:numPr>
          <w:ilvl w:val="0"/>
          <w:numId w:val="27"/>
        </w:numPr>
      </w:pPr>
      <w:r>
        <w:t>Define abstract models to describe compute resource characteristics (e.g., CPU, GPU, latency profile).</w:t>
      </w:r>
    </w:p>
    <w:p w14:paraId="2DCC019A" w14:textId="77777777" w:rsidR="0022788A" w:rsidRDefault="0022788A" w:rsidP="0022788A">
      <w:pPr>
        <w:pStyle w:val="aff0"/>
        <w:numPr>
          <w:ilvl w:val="0"/>
          <w:numId w:val="27"/>
        </w:numPr>
      </w:pPr>
      <w:r>
        <w:t>Investigate how to design discovery procedures for compute capabilities across domains.</w:t>
      </w:r>
    </w:p>
    <w:p w14:paraId="066634E9" w14:textId="77777777" w:rsidR="0022788A" w:rsidRDefault="0022788A" w:rsidP="0022788A">
      <w:pPr>
        <w:pStyle w:val="aff0"/>
        <w:numPr>
          <w:ilvl w:val="0"/>
          <w:numId w:val="27"/>
        </w:numPr>
      </w:pPr>
      <w:r>
        <w:t>Study matching mechanisms between service requirements and compute capabilities.</w:t>
      </w:r>
    </w:p>
    <w:p w14:paraId="1A087875" w14:textId="77777777" w:rsidR="0022788A" w:rsidRDefault="0022788A" w:rsidP="0022788A">
      <w:pPr>
        <w:pStyle w:val="aff0"/>
        <w:numPr>
          <w:ilvl w:val="0"/>
          <w:numId w:val="27"/>
        </w:numPr>
      </w:pPr>
      <w:r>
        <w:t>Investigate the potential for extending existing descriptors (e.g., UE capability info) to include compute attributes.</w:t>
      </w:r>
    </w:p>
    <w:p w14:paraId="1E394A0F" w14:textId="77777777" w:rsidR="0022788A" w:rsidRPr="0022788A" w:rsidRDefault="0022788A" w:rsidP="0022788A"/>
    <w:p w14:paraId="16DAE8C9" w14:textId="2887ACEE" w:rsidR="0022788A" w:rsidRPr="007D5CCC" w:rsidRDefault="0022788A" w:rsidP="0022788A">
      <w:pPr>
        <w:pStyle w:val="2"/>
        <w:overflowPunct w:val="0"/>
        <w:autoSpaceDE w:val="0"/>
        <w:autoSpaceDN w:val="0"/>
        <w:adjustRightInd w:val="0"/>
        <w:textAlignment w:val="baseline"/>
        <w:rPr>
          <w:sz w:val="36"/>
        </w:rPr>
      </w:pPr>
      <w:r>
        <w:rPr>
          <w:rFonts w:eastAsia="Times New Roman"/>
          <w:lang w:eastAsia="en-GB"/>
        </w:rPr>
        <w:t>5</w:t>
      </w:r>
      <w:r w:rsidRPr="007347FC">
        <w:rPr>
          <w:rFonts w:eastAsia="Times New Roman"/>
          <w:lang w:eastAsia="en-GB"/>
        </w:rPr>
        <w:t xml:space="preserve">.X. </w:t>
      </w:r>
      <w:r w:rsidRPr="007D5CCC">
        <w:rPr>
          <w:sz w:val="36"/>
        </w:rPr>
        <w:t xml:space="preserve">Key Issue #X: </w:t>
      </w:r>
      <w:r w:rsidRPr="00753481">
        <w:rPr>
          <w:sz w:val="36"/>
        </w:rPr>
        <w:t>Cross-Domain Compute Task Orchestration</w:t>
      </w:r>
    </w:p>
    <w:p w14:paraId="6721177F" w14:textId="7D851627" w:rsidR="0022788A" w:rsidRPr="00A37F6C" w:rsidRDefault="0022788A" w:rsidP="0022788A">
      <w:pPr>
        <w:pStyle w:val="40"/>
      </w:pPr>
      <w:r>
        <w:t>5</w:t>
      </w:r>
      <w:r w:rsidRPr="00A37F6C">
        <w:t>.</w:t>
      </w:r>
      <w:r>
        <w:rPr>
          <w:rFonts w:eastAsia="맑은 고딕" w:hint="eastAsia"/>
          <w:lang w:eastAsia="ko-KR"/>
        </w:rPr>
        <w:t>x</w:t>
      </w:r>
      <w:r w:rsidRPr="00A37F6C">
        <w:t>.</w:t>
      </w:r>
      <w:r>
        <w:rPr>
          <w:rFonts w:eastAsia="맑은 고딕" w:hint="eastAsia"/>
          <w:lang w:eastAsia="ko-KR"/>
        </w:rPr>
        <w:t>x</w:t>
      </w:r>
      <w:r w:rsidRPr="00A37F6C">
        <w:t>.</w:t>
      </w:r>
      <w:r>
        <w:rPr>
          <w:rFonts w:eastAsia="맑은 고딕" w:hint="eastAsia"/>
          <w:lang w:eastAsia="ko-KR"/>
        </w:rPr>
        <w:t>x</w:t>
      </w:r>
      <w:r w:rsidRPr="00A37F6C">
        <w:tab/>
        <w:t>Description</w:t>
      </w:r>
    </w:p>
    <w:p w14:paraId="7B8F50FA" w14:textId="77777777" w:rsidR="0022788A" w:rsidRDefault="0022788A" w:rsidP="0022788A">
      <w:r>
        <w:t>This key issue focuses on how computing tasks can be orchestrated across the UE, CN, and AF domains based on service requirements, resource availability, and network conditions. In 6G systems, compute-intensive services may require dynamic and flexible distribution of compute tasks among these domains based on service latency, compute availability, and policy constraints.</w:t>
      </w:r>
    </w:p>
    <w:p w14:paraId="442291F6" w14:textId="77777777" w:rsidR="0022788A" w:rsidRDefault="0022788A" w:rsidP="0022788A"/>
    <w:p w14:paraId="7D46700B" w14:textId="77777777" w:rsidR="0022788A" w:rsidRDefault="0022788A" w:rsidP="0022788A">
      <w:r>
        <w:t>This includes orchestrating compute workflows, scheduling policies, task delegation, and execution coordination across heterogeneous environments.</w:t>
      </w:r>
    </w:p>
    <w:p w14:paraId="1245427F" w14:textId="77777777" w:rsidR="0022788A" w:rsidRDefault="0022788A" w:rsidP="0022788A"/>
    <w:p w14:paraId="0614B637" w14:textId="77777777" w:rsidR="0022788A" w:rsidRDefault="0022788A" w:rsidP="0022788A">
      <w:r>
        <w:t>This key issue will investigate the following aspects:</w:t>
      </w:r>
    </w:p>
    <w:p w14:paraId="639F18AC" w14:textId="77777777" w:rsidR="0022788A" w:rsidRDefault="0022788A" w:rsidP="0022788A">
      <w:pPr>
        <w:pStyle w:val="aff0"/>
        <w:numPr>
          <w:ilvl w:val="0"/>
          <w:numId w:val="25"/>
        </w:numPr>
      </w:pPr>
      <w:r>
        <w:t>Whether and how to consider compute–network resource co-optimization for latency-sensitive, compute-intensive, or energy-constrained workloads.</w:t>
      </w:r>
    </w:p>
    <w:p w14:paraId="69825D44" w14:textId="77777777" w:rsidR="0022788A" w:rsidRDefault="0022788A" w:rsidP="0022788A">
      <w:pPr>
        <w:pStyle w:val="aff0"/>
        <w:numPr>
          <w:ilvl w:val="0"/>
          <w:numId w:val="25"/>
        </w:numPr>
      </w:pPr>
      <w:r>
        <w:lastRenderedPageBreak/>
        <w:t>Whether and how to define new compute-oriented functions for workload partitioning, routing, and migration in multi-domain computing environments.</w:t>
      </w:r>
    </w:p>
    <w:p w14:paraId="4940F14A" w14:textId="77777777" w:rsidR="0022788A" w:rsidRDefault="0022788A" w:rsidP="0022788A">
      <w:pPr>
        <w:pStyle w:val="aff0"/>
        <w:numPr>
          <w:ilvl w:val="0"/>
          <w:numId w:val="25"/>
        </w:numPr>
      </w:pPr>
      <w:r>
        <w:t>Whether and how to define coordination models for task offloading, scheduling, and orchestration across UE–CN–AF domains.</w:t>
      </w:r>
    </w:p>
    <w:p w14:paraId="5B7579D3" w14:textId="77777777" w:rsidR="0022788A" w:rsidRDefault="0022788A" w:rsidP="0022788A">
      <w:pPr>
        <w:pStyle w:val="aff0"/>
        <w:numPr>
          <w:ilvl w:val="0"/>
          <w:numId w:val="25"/>
        </w:numPr>
      </w:pPr>
      <w:r>
        <w:t>Study distributed task execution frameworks that enable cooperative computing based on dynamic conditions.</w:t>
      </w:r>
    </w:p>
    <w:p w14:paraId="44CF7A9B" w14:textId="77777777" w:rsidR="0022788A" w:rsidRDefault="0022788A" w:rsidP="0022788A">
      <w:pPr>
        <w:pStyle w:val="aff0"/>
        <w:numPr>
          <w:ilvl w:val="0"/>
          <w:numId w:val="25"/>
        </w:numPr>
      </w:pPr>
      <w:r>
        <w:t>Investigate procedures for policy- and intent-based compute orchestration involving multiple network domains.</w:t>
      </w:r>
    </w:p>
    <w:p w14:paraId="669F55D0" w14:textId="77777777" w:rsidR="0022788A" w:rsidRDefault="0022788A" w:rsidP="0022788A">
      <w:pPr>
        <w:pStyle w:val="aff0"/>
        <w:numPr>
          <w:ilvl w:val="0"/>
          <w:numId w:val="25"/>
        </w:numPr>
      </w:pPr>
      <w:r>
        <w:t>Identify architecture enhancements to support orchestration state synchronization and cross-domain execution contexts.</w:t>
      </w:r>
    </w:p>
    <w:p w14:paraId="09ABEDAC" w14:textId="77777777" w:rsidR="0022788A" w:rsidRDefault="0022788A" w:rsidP="0022788A"/>
    <w:p w14:paraId="23C9A28C" w14:textId="544B68B9" w:rsidR="0022788A" w:rsidRPr="007D5CCC" w:rsidRDefault="0022788A" w:rsidP="0022788A">
      <w:pPr>
        <w:pStyle w:val="2"/>
        <w:overflowPunct w:val="0"/>
        <w:autoSpaceDE w:val="0"/>
        <w:autoSpaceDN w:val="0"/>
        <w:adjustRightInd w:val="0"/>
        <w:textAlignment w:val="baseline"/>
        <w:rPr>
          <w:sz w:val="36"/>
        </w:rPr>
      </w:pPr>
      <w:r>
        <w:rPr>
          <w:rFonts w:eastAsia="Times New Roman"/>
          <w:lang w:eastAsia="en-GB"/>
        </w:rPr>
        <w:t>5</w:t>
      </w:r>
      <w:r w:rsidRPr="007347FC">
        <w:rPr>
          <w:rFonts w:eastAsia="Times New Roman"/>
          <w:lang w:eastAsia="en-GB"/>
        </w:rPr>
        <w:t xml:space="preserve">.X. </w:t>
      </w:r>
      <w:r w:rsidRPr="007D5CCC">
        <w:rPr>
          <w:sz w:val="36"/>
        </w:rPr>
        <w:t xml:space="preserve">Key Issue #X: </w:t>
      </w:r>
      <w:r w:rsidRPr="00B526B0">
        <w:rPr>
          <w:sz w:val="36"/>
        </w:rPr>
        <w:t>Compute Resource Exposure in Core Network</w:t>
      </w:r>
    </w:p>
    <w:p w14:paraId="096D9E25" w14:textId="75077C96" w:rsidR="0022788A" w:rsidRPr="00A37F6C" w:rsidRDefault="0022788A" w:rsidP="0022788A">
      <w:pPr>
        <w:pStyle w:val="40"/>
      </w:pPr>
      <w:r>
        <w:t>5</w:t>
      </w:r>
      <w:r w:rsidRPr="00A37F6C">
        <w:t>.</w:t>
      </w:r>
      <w:r>
        <w:rPr>
          <w:rFonts w:eastAsia="맑은 고딕" w:hint="eastAsia"/>
          <w:lang w:eastAsia="ko-KR"/>
        </w:rPr>
        <w:t>x</w:t>
      </w:r>
      <w:r w:rsidRPr="00A37F6C">
        <w:t>.</w:t>
      </w:r>
      <w:r>
        <w:rPr>
          <w:rFonts w:eastAsia="맑은 고딕" w:hint="eastAsia"/>
          <w:lang w:eastAsia="ko-KR"/>
        </w:rPr>
        <w:t>x</w:t>
      </w:r>
      <w:r w:rsidRPr="00A37F6C">
        <w:t>.</w:t>
      </w:r>
      <w:r>
        <w:rPr>
          <w:rFonts w:eastAsia="맑은 고딕" w:hint="eastAsia"/>
          <w:lang w:eastAsia="ko-KR"/>
        </w:rPr>
        <w:t>x</w:t>
      </w:r>
      <w:r w:rsidRPr="00A37F6C">
        <w:tab/>
        <w:t>Description</w:t>
      </w:r>
    </w:p>
    <w:p w14:paraId="4D589748" w14:textId="77777777" w:rsidR="0022788A" w:rsidRDefault="0022788A" w:rsidP="0022788A">
      <w:r>
        <w:t xml:space="preserve">This key issue examines architectural enablers to expose computing capabilities in the core network to </w:t>
      </w:r>
      <w:proofErr w:type="spellStart"/>
      <w:r>
        <w:t>to</w:t>
      </w:r>
      <w:proofErr w:type="spellEnd"/>
      <w:r>
        <w:t xml:space="preserve"> authorized entities, such as UEs and application providers. The goal is to allow external and internal consumers to discover and consume compute capabilities within the network via standardized and secure interfaces. It considers aspects such as security, policy enforcement, SLA guarantees, and QoS differentiation.</w:t>
      </w:r>
    </w:p>
    <w:p w14:paraId="5AB07494" w14:textId="77777777" w:rsidR="0022788A" w:rsidRDefault="0022788A" w:rsidP="0022788A">
      <w:r>
        <w:t>This key issue will investigate the following aspects:</w:t>
      </w:r>
    </w:p>
    <w:p w14:paraId="3E754049" w14:textId="77777777" w:rsidR="0022788A" w:rsidRDefault="0022788A" w:rsidP="0022788A">
      <w:pPr>
        <w:pStyle w:val="aff0"/>
        <w:numPr>
          <w:ilvl w:val="0"/>
          <w:numId w:val="26"/>
        </w:numPr>
      </w:pPr>
      <w:r>
        <w:t>Whether and how to define interfaces and APIs to expose compute capabilities via NEF or other service exposure functions.</w:t>
      </w:r>
    </w:p>
    <w:p w14:paraId="3330074A" w14:textId="77777777" w:rsidR="0022788A" w:rsidRDefault="0022788A" w:rsidP="0022788A">
      <w:pPr>
        <w:pStyle w:val="aff0"/>
        <w:numPr>
          <w:ilvl w:val="0"/>
          <w:numId w:val="26"/>
        </w:numPr>
      </w:pPr>
      <w:r>
        <w:t>Investigate compute service discovery mechanisms and metadata descriptors.</w:t>
      </w:r>
    </w:p>
    <w:p w14:paraId="54946265" w14:textId="77777777" w:rsidR="0022788A" w:rsidRDefault="0022788A" w:rsidP="0022788A">
      <w:pPr>
        <w:pStyle w:val="aff0"/>
        <w:numPr>
          <w:ilvl w:val="0"/>
          <w:numId w:val="26"/>
        </w:numPr>
      </w:pPr>
      <w:r>
        <w:t>How to ensure secure authentication, authorization, and accounting for external consumers of computing services.</w:t>
      </w:r>
    </w:p>
    <w:p w14:paraId="5B8FA597" w14:textId="77777777" w:rsidR="0022788A" w:rsidRDefault="0022788A" w:rsidP="0022788A">
      <w:pPr>
        <w:pStyle w:val="aff0"/>
        <w:numPr>
          <w:ilvl w:val="0"/>
          <w:numId w:val="26"/>
        </w:numPr>
      </w:pPr>
      <w:r>
        <w:t>How to define policy control mechanisms and enforce SLA/QoS guarantees for computing services provided to external entities.</w:t>
      </w:r>
    </w:p>
    <w:p w14:paraId="30D07716" w14:textId="77777777" w:rsidR="0022788A" w:rsidRPr="00753481" w:rsidRDefault="0022788A" w:rsidP="0022788A"/>
    <w:p w14:paraId="487549AE" w14:textId="23920DDA" w:rsidR="0022788A" w:rsidRPr="007D5CCC" w:rsidRDefault="0022788A" w:rsidP="0022788A">
      <w:pPr>
        <w:pStyle w:val="2"/>
        <w:overflowPunct w:val="0"/>
        <w:autoSpaceDE w:val="0"/>
        <w:autoSpaceDN w:val="0"/>
        <w:adjustRightInd w:val="0"/>
        <w:textAlignment w:val="baseline"/>
        <w:rPr>
          <w:sz w:val="36"/>
        </w:rPr>
      </w:pPr>
      <w:r>
        <w:rPr>
          <w:rFonts w:eastAsia="Times New Roman"/>
          <w:lang w:eastAsia="en-GB"/>
        </w:rPr>
        <w:t>5</w:t>
      </w:r>
      <w:r w:rsidRPr="007347FC">
        <w:rPr>
          <w:rFonts w:eastAsia="Times New Roman"/>
          <w:lang w:eastAsia="en-GB"/>
        </w:rPr>
        <w:t xml:space="preserve">.X. </w:t>
      </w:r>
      <w:r w:rsidRPr="007D5CCC">
        <w:rPr>
          <w:sz w:val="36"/>
        </w:rPr>
        <w:t xml:space="preserve">Key Issue #X: </w:t>
      </w:r>
      <w:r w:rsidRPr="00AF08B0">
        <w:rPr>
          <w:sz w:val="36"/>
        </w:rPr>
        <w:t xml:space="preserve">Compute-Aware </w:t>
      </w:r>
      <w:r>
        <w:rPr>
          <w:sz w:val="36"/>
        </w:rPr>
        <w:t>Session</w:t>
      </w:r>
      <w:r w:rsidRPr="00AF08B0">
        <w:rPr>
          <w:sz w:val="36"/>
        </w:rPr>
        <w:t xml:space="preserve"> and Mobility </w:t>
      </w:r>
      <w:r>
        <w:rPr>
          <w:sz w:val="36"/>
        </w:rPr>
        <w:t>Management</w:t>
      </w:r>
    </w:p>
    <w:p w14:paraId="56986503" w14:textId="2EC62606" w:rsidR="0022788A" w:rsidRPr="00A37F6C" w:rsidRDefault="0022788A" w:rsidP="0022788A">
      <w:pPr>
        <w:pStyle w:val="40"/>
      </w:pPr>
      <w:r>
        <w:t>5</w:t>
      </w:r>
      <w:r w:rsidRPr="00A37F6C">
        <w:t>.</w:t>
      </w:r>
      <w:r>
        <w:rPr>
          <w:rFonts w:eastAsia="맑은 고딕" w:hint="eastAsia"/>
          <w:lang w:eastAsia="ko-KR"/>
        </w:rPr>
        <w:t>x</w:t>
      </w:r>
      <w:r w:rsidRPr="00A37F6C">
        <w:t>.</w:t>
      </w:r>
      <w:r>
        <w:rPr>
          <w:rFonts w:eastAsia="맑은 고딕" w:hint="eastAsia"/>
          <w:lang w:eastAsia="ko-KR"/>
        </w:rPr>
        <w:t>x</w:t>
      </w:r>
      <w:r w:rsidRPr="00A37F6C">
        <w:t>.</w:t>
      </w:r>
      <w:r>
        <w:rPr>
          <w:rFonts w:eastAsia="맑은 고딕" w:hint="eastAsia"/>
          <w:lang w:eastAsia="ko-KR"/>
        </w:rPr>
        <w:t>x</w:t>
      </w:r>
      <w:r w:rsidRPr="00A37F6C">
        <w:tab/>
        <w:t>Description</w:t>
      </w:r>
    </w:p>
    <w:p w14:paraId="2F6804E6" w14:textId="77777777" w:rsidR="0022788A" w:rsidRDefault="0022788A" w:rsidP="0022788A">
      <w:r>
        <w:t>This key issue addresses enhancements to session and mobility management procedures that take into account compute resource availability to maintain service performance and continuity. This includes compute-aware handover, workload migration, and session adaptation when the computing endpoint changes due to mobility, load balancing, or resource reallocation.</w:t>
      </w:r>
    </w:p>
    <w:p w14:paraId="4490B91B" w14:textId="77777777" w:rsidR="0022788A" w:rsidRDefault="0022788A" w:rsidP="0022788A">
      <w:r>
        <w:t>This key issue will investigate the following aspects:</w:t>
      </w:r>
    </w:p>
    <w:p w14:paraId="7F1A1A92" w14:textId="77777777" w:rsidR="0022788A" w:rsidRDefault="0022788A" w:rsidP="0022788A">
      <w:pPr>
        <w:pStyle w:val="aff0"/>
        <w:numPr>
          <w:ilvl w:val="0"/>
          <w:numId w:val="27"/>
        </w:numPr>
      </w:pPr>
      <w:r>
        <w:t>How to extend session management procedures to include compute resource awareness (e.g., compute location, availability, and affinity).</w:t>
      </w:r>
    </w:p>
    <w:p w14:paraId="277A441C" w14:textId="77777777" w:rsidR="0022788A" w:rsidRDefault="0022788A" w:rsidP="0022788A">
      <w:pPr>
        <w:pStyle w:val="aff0"/>
        <w:numPr>
          <w:ilvl w:val="0"/>
          <w:numId w:val="27"/>
        </w:numPr>
      </w:pPr>
      <w:r>
        <w:t>How to design compute-aware handover procedures that minimize service disruption during mobility events.</w:t>
      </w:r>
    </w:p>
    <w:p w14:paraId="18939D66" w14:textId="77777777" w:rsidR="0022788A" w:rsidRDefault="0022788A" w:rsidP="0022788A">
      <w:pPr>
        <w:pStyle w:val="aff0"/>
        <w:numPr>
          <w:ilvl w:val="0"/>
          <w:numId w:val="27"/>
        </w:numPr>
      </w:pPr>
      <w:r>
        <w:t>How to maintain execution continuity of offloaded tasks during UE mobility.</w:t>
      </w:r>
    </w:p>
    <w:p w14:paraId="720A0082" w14:textId="77777777" w:rsidR="0022788A" w:rsidRDefault="0022788A" w:rsidP="0022788A">
      <w:pPr>
        <w:pStyle w:val="aff0"/>
        <w:numPr>
          <w:ilvl w:val="0"/>
          <w:numId w:val="27"/>
        </w:numPr>
      </w:pPr>
      <w:r>
        <w:t>Explore integration with mobility anchor selection and user plane relocation functions.</w:t>
      </w:r>
    </w:p>
    <w:p w14:paraId="04C26CBF" w14:textId="77777777" w:rsidR="0022788A" w:rsidRDefault="0022788A" w:rsidP="0022788A">
      <w:pPr>
        <w:pStyle w:val="aff0"/>
        <w:numPr>
          <w:ilvl w:val="0"/>
          <w:numId w:val="27"/>
        </w:numPr>
      </w:pPr>
      <w:r w:rsidRPr="00FA229E">
        <w:t>Explore how compute resource affinity and availability can be integrated into mobility anchor selection and user plane relocation procedures to ensure service continuity for compute-intensive applications.</w:t>
      </w:r>
    </w:p>
    <w:p w14:paraId="31D2960F" w14:textId="77777777" w:rsidR="0022788A" w:rsidRDefault="0022788A" w:rsidP="0022788A">
      <w:pPr>
        <w:rPr>
          <w:rStyle w:val="s1"/>
        </w:rPr>
      </w:pPr>
    </w:p>
    <w:p w14:paraId="76D3798A" w14:textId="7A961188" w:rsidR="0022788A" w:rsidRPr="00FA229E" w:rsidRDefault="0022788A" w:rsidP="0022788A">
      <w:pPr>
        <w:pStyle w:val="2"/>
        <w:overflowPunct w:val="0"/>
        <w:autoSpaceDE w:val="0"/>
        <w:autoSpaceDN w:val="0"/>
        <w:adjustRightInd w:val="0"/>
        <w:textAlignment w:val="baseline"/>
        <w:rPr>
          <w:rFonts w:eastAsia="Times New Roman"/>
          <w:lang w:eastAsia="en-GB"/>
        </w:rPr>
      </w:pPr>
      <w:r>
        <w:rPr>
          <w:rFonts w:eastAsia="Times New Roman"/>
          <w:lang w:eastAsia="en-GB"/>
        </w:rPr>
        <w:lastRenderedPageBreak/>
        <w:t>5</w:t>
      </w:r>
      <w:r w:rsidRPr="00FA229E">
        <w:rPr>
          <w:rFonts w:eastAsia="Times New Roman"/>
          <w:lang w:eastAsia="en-GB"/>
        </w:rPr>
        <w:t>.X. Key Issue #</w:t>
      </w:r>
      <w:r>
        <w:rPr>
          <w:rFonts w:eastAsia="Times New Roman"/>
          <w:lang w:eastAsia="en-GB"/>
        </w:rPr>
        <w:t>X</w:t>
      </w:r>
      <w:r w:rsidRPr="00FA229E">
        <w:rPr>
          <w:rFonts w:eastAsia="Times New Roman"/>
          <w:lang w:eastAsia="en-GB"/>
        </w:rPr>
        <w:t>: Policy-based Authorization for Compute Services</w:t>
      </w:r>
    </w:p>
    <w:p w14:paraId="29EA96E6" w14:textId="61DEF111" w:rsidR="0022788A" w:rsidRDefault="0022788A" w:rsidP="0022788A">
      <w:pPr>
        <w:pStyle w:val="40"/>
      </w:pPr>
      <w:r>
        <w:t>5</w:t>
      </w:r>
      <w:r>
        <w:t xml:space="preserve">.x.x.x </w:t>
      </w:r>
      <w:r>
        <w:tab/>
        <w:t>Description</w:t>
      </w:r>
    </w:p>
    <w:p w14:paraId="27ABC175" w14:textId="77777777" w:rsidR="0022788A" w:rsidRDefault="0022788A" w:rsidP="0022788A">
      <w:r>
        <w:t>This key issue addresses the need for defining policies and enforcement frameworks that govern how computing services are accessed and utilized. In a multi-tenant 6G environment, policies must define access rights, usage priorities, SLA enforcement, and billing parameters for compute resources.</w:t>
      </w:r>
    </w:p>
    <w:p w14:paraId="03297F6C" w14:textId="77777777" w:rsidR="0022788A" w:rsidRDefault="0022788A" w:rsidP="0022788A">
      <w:r>
        <w:t>This Key Issue will investigate the following aspects:</w:t>
      </w:r>
    </w:p>
    <w:p w14:paraId="6A0A0482" w14:textId="77777777" w:rsidR="0022788A" w:rsidRDefault="0022788A" w:rsidP="0022788A">
      <w:pPr>
        <w:pStyle w:val="aff0"/>
        <w:numPr>
          <w:ilvl w:val="0"/>
          <w:numId w:val="27"/>
        </w:numPr>
      </w:pPr>
      <w:r>
        <w:t>Define policy models for computing service usage (e.g., resource caps, priority levels).</w:t>
      </w:r>
    </w:p>
    <w:p w14:paraId="1D5BEADD" w14:textId="77777777" w:rsidR="0022788A" w:rsidRDefault="0022788A" w:rsidP="0022788A">
      <w:pPr>
        <w:pStyle w:val="aff0"/>
        <w:numPr>
          <w:ilvl w:val="0"/>
          <w:numId w:val="27"/>
        </w:numPr>
      </w:pPr>
      <w:r>
        <w:t>Investigate mechanisms for authorization and access control for internal and third-party consumers.</w:t>
      </w:r>
    </w:p>
    <w:p w14:paraId="6A4DDF86" w14:textId="77777777" w:rsidR="0022788A" w:rsidRDefault="0022788A" w:rsidP="0022788A">
      <w:pPr>
        <w:pStyle w:val="aff0"/>
        <w:numPr>
          <w:ilvl w:val="0"/>
          <w:numId w:val="27"/>
        </w:numPr>
      </w:pPr>
      <w:r>
        <w:t>Study integration with PCF for policy-based compute allocation and usage monitoring.</w:t>
      </w:r>
    </w:p>
    <w:p w14:paraId="4884FD35" w14:textId="77777777" w:rsidR="0022788A" w:rsidRPr="008951F1" w:rsidRDefault="0022788A" w:rsidP="0022788A">
      <w:pPr>
        <w:pStyle w:val="B1"/>
        <w:ind w:left="0" w:firstLine="0"/>
        <w:rPr>
          <w:lang w:eastAsia="zh-CN"/>
        </w:rPr>
      </w:pPr>
    </w:p>
    <w:p w14:paraId="5575C8A1" w14:textId="77777777" w:rsidR="00672E21" w:rsidRPr="0022788A" w:rsidRDefault="00672E21"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BE8BF" w14:textId="77777777" w:rsidR="0034076E" w:rsidRDefault="0034076E">
      <w:r>
        <w:separator/>
      </w:r>
    </w:p>
  </w:endnote>
  <w:endnote w:type="continuationSeparator" w:id="0">
    <w:p w14:paraId="4B55257D" w14:textId="77777777" w:rsidR="0034076E" w:rsidRDefault="0034076E">
      <w:r>
        <w:continuationSeparator/>
      </w:r>
    </w:p>
  </w:endnote>
  <w:endnote w:type="continuationNotice" w:id="1">
    <w:p w14:paraId="43E3EAE5" w14:textId="77777777" w:rsidR="0034076E" w:rsidRDefault="00340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49902" w14:textId="77777777" w:rsidR="0034076E" w:rsidRDefault="0034076E">
      <w:r>
        <w:separator/>
      </w:r>
    </w:p>
  </w:footnote>
  <w:footnote w:type="continuationSeparator" w:id="0">
    <w:p w14:paraId="21ACAAF1" w14:textId="77777777" w:rsidR="0034076E" w:rsidRDefault="0034076E">
      <w:r>
        <w:continuationSeparator/>
      </w:r>
    </w:p>
  </w:footnote>
  <w:footnote w:type="continuationNotice" w:id="1">
    <w:p w14:paraId="7DDFE2D0" w14:textId="77777777" w:rsidR="0034076E" w:rsidRDefault="003407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AE94105"/>
    <w:multiLevelType w:val="hybridMultilevel"/>
    <w:tmpl w:val="16CCEB24"/>
    <w:lvl w:ilvl="0" w:tplc="D43EDD00">
      <w:start w:val="6"/>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1E525E7"/>
    <w:multiLevelType w:val="hybridMultilevel"/>
    <w:tmpl w:val="71F41F7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265EA2"/>
    <w:multiLevelType w:val="hybridMultilevel"/>
    <w:tmpl w:val="4BDED2B2"/>
    <w:lvl w:ilvl="0" w:tplc="F63C1238">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A5B162D"/>
    <w:multiLevelType w:val="hybridMultilevel"/>
    <w:tmpl w:val="CD5CC75C"/>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F370C6"/>
    <w:multiLevelType w:val="hybridMultilevel"/>
    <w:tmpl w:val="41F484FA"/>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E562815"/>
    <w:multiLevelType w:val="hybridMultilevel"/>
    <w:tmpl w:val="E6389C44"/>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774EE0"/>
    <w:multiLevelType w:val="hybridMultilevel"/>
    <w:tmpl w:val="3C0ABB58"/>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2421CD"/>
    <w:multiLevelType w:val="hybridMultilevel"/>
    <w:tmpl w:val="BF7A522E"/>
    <w:lvl w:ilvl="0" w:tplc="2000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43282424"/>
    <w:multiLevelType w:val="hybridMultilevel"/>
    <w:tmpl w:val="6AF6F188"/>
    <w:lvl w:ilvl="0" w:tplc="2000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DF4C4A"/>
    <w:multiLevelType w:val="hybridMultilevel"/>
    <w:tmpl w:val="0C7A0596"/>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2551E02"/>
    <w:multiLevelType w:val="hybridMultilevel"/>
    <w:tmpl w:val="E872F38E"/>
    <w:lvl w:ilvl="0" w:tplc="F63C1238">
      <w:start w:val="1"/>
      <w:numFmt w:val="decimal"/>
      <w:lvlText w:val="%1)"/>
      <w:lvlJc w:val="left"/>
      <w:pPr>
        <w:ind w:left="684" w:hanging="400"/>
      </w:pPr>
      <w:rPr>
        <w:rFont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66547E5E"/>
    <w:multiLevelType w:val="hybridMultilevel"/>
    <w:tmpl w:val="41D8475A"/>
    <w:lvl w:ilvl="0" w:tplc="D43EDD00">
      <w:start w:val="6"/>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8560276"/>
    <w:multiLevelType w:val="hybridMultilevel"/>
    <w:tmpl w:val="3EC68E16"/>
    <w:lvl w:ilvl="0" w:tplc="D43EDD00">
      <w:start w:val="6"/>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50D571D"/>
    <w:multiLevelType w:val="hybridMultilevel"/>
    <w:tmpl w:val="98CEBFF4"/>
    <w:lvl w:ilvl="0" w:tplc="2000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5656A19"/>
    <w:multiLevelType w:val="hybridMultilevel"/>
    <w:tmpl w:val="088E8AE4"/>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num>
  <w:num w:numId="4">
    <w:abstractNumId w:val="9"/>
  </w:num>
  <w:num w:numId="5">
    <w:abstractNumId w:val="6"/>
  </w:num>
  <w:num w:numId="6">
    <w:abstractNumId w:val="4"/>
  </w:num>
  <w:num w:numId="7">
    <w:abstractNumId w:val="20"/>
  </w:num>
  <w:num w:numId="8">
    <w:abstractNumId w:val="23"/>
  </w:num>
  <w:num w:numId="9">
    <w:abstractNumId w:val="1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16"/>
  </w:num>
  <w:num w:numId="14">
    <w:abstractNumId w:val="15"/>
  </w:num>
  <w:num w:numId="15">
    <w:abstractNumId w:val="19"/>
  </w:num>
  <w:num w:numId="16">
    <w:abstractNumId w:val="10"/>
  </w:num>
  <w:num w:numId="17">
    <w:abstractNumId w:val="21"/>
  </w:num>
  <w:num w:numId="18">
    <w:abstractNumId w:val="24"/>
  </w:num>
  <w:num w:numId="19">
    <w:abstractNumId w:val="13"/>
  </w:num>
  <w:num w:numId="20">
    <w:abstractNumId w:val="7"/>
  </w:num>
  <w:num w:numId="21">
    <w:abstractNumId w:val="22"/>
  </w:num>
  <w:num w:numId="22">
    <w:abstractNumId w:val="8"/>
  </w:num>
  <w:num w:numId="23">
    <w:abstractNumId w:val="14"/>
  </w:num>
  <w:num w:numId="24">
    <w:abstractNumId w:val="12"/>
  </w:num>
  <w:num w:numId="25">
    <w:abstractNumId w:val="17"/>
  </w:num>
  <w:num w:numId="26">
    <w:abstractNumId w:val="11"/>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07EF7"/>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687"/>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59C9"/>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214D"/>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6BBF"/>
    <w:rsid w:val="0019738C"/>
    <w:rsid w:val="00197E4C"/>
    <w:rsid w:val="001A4114"/>
    <w:rsid w:val="001A5589"/>
    <w:rsid w:val="001A5C04"/>
    <w:rsid w:val="001A5C16"/>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3E52"/>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17FA8"/>
    <w:rsid w:val="00221F7E"/>
    <w:rsid w:val="00223D7E"/>
    <w:rsid w:val="00224A07"/>
    <w:rsid w:val="00224E7C"/>
    <w:rsid w:val="00225B30"/>
    <w:rsid w:val="0022714C"/>
    <w:rsid w:val="0022788A"/>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426D"/>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2ABE"/>
    <w:rsid w:val="002D5495"/>
    <w:rsid w:val="002D620C"/>
    <w:rsid w:val="002D694A"/>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412E"/>
    <w:rsid w:val="00327E69"/>
    <w:rsid w:val="0033122F"/>
    <w:rsid w:val="0033415E"/>
    <w:rsid w:val="00334E4F"/>
    <w:rsid w:val="003366BD"/>
    <w:rsid w:val="0034076E"/>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67C9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97B"/>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07EF6"/>
    <w:rsid w:val="00413F94"/>
    <w:rsid w:val="0041475F"/>
    <w:rsid w:val="00415360"/>
    <w:rsid w:val="004179BF"/>
    <w:rsid w:val="00421170"/>
    <w:rsid w:val="0042132B"/>
    <w:rsid w:val="00426175"/>
    <w:rsid w:val="00426425"/>
    <w:rsid w:val="00426AF2"/>
    <w:rsid w:val="004327E1"/>
    <w:rsid w:val="00433519"/>
    <w:rsid w:val="00433A23"/>
    <w:rsid w:val="00434FB3"/>
    <w:rsid w:val="004357D2"/>
    <w:rsid w:val="00437870"/>
    <w:rsid w:val="00440414"/>
    <w:rsid w:val="0044056D"/>
    <w:rsid w:val="00444829"/>
    <w:rsid w:val="00444B61"/>
    <w:rsid w:val="00444E83"/>
    <w:rsid w:val="004459B0"/>
    <w:rsid w:val="004461D1"/>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4736"/>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4EE9"/>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359B2"/>
    <w:rsid w:val="00540CAC"/>
    <w:rsid w:val="005410F6"/>
    <w:rsid w:val="0054191D"/>
    <w:rsid w:val="00544883"/>
    <w:rsid w:val="00544909"/>
    <w:rsid w:val="005449C0"/>
    <w:rsid w:val="0054538D"/>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67"/>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4AE"/>
    <w:rsid w:val="00633631"/>
    <w:rsid w:val="006336A0"/>
    <w:rsid w:val="00634646"/>
    <w:rsid w:val="006368F6"/>
    <w:rsid w:val="00636BC5"/>
    <w:rsid w:val="00637D04"/>
    <w:rsid w:val="006406B1"/>
    <w:rsid w:val="00642467"/>
    <w:rsid w:val="006429DC"/>
    <w:rsid w:val="006434AF"/>
    <w:rsid w:val="00645C90"/>
    <w:rsid w:val="00647EBB"/>
    <w:rsid w:val="00651540"/>
    <w:rsid w:val="00651D78"/>
    <w:rsid w:val="00652248"/>
    <w:rsid w:val="006546AF"/>
    <w:rsid w:val="006555B6"/>
    <w:rsid w:val="0065560C"/>
    <w:rsid w:val="006562F8"/>
    <w:rsid w:val="00657969"/>
    <w:rsid w:val="00657B80"/>
    <w:rsid w:val="00657FF3"/>
    <w:rsid w:val="00661696"/>
    <w:rsid w:val="00665891"/>
    <w:rsid w:val="00666D31"/>
    <w:rsid w:val="00667C02"/>
    <w:rsid w:val="0067045D"/>
    <w:rsid w:val="00671B89"/>
    <w:rsid w:val="00672238"/>
    <w:rsid w:val="00672783"/>
    <w:rsid w:val="00672E21"/>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20C8"/>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01B"/>
    <w:rsid w:val="00744129"/>
    <w:rsid w:val="007447B4"/>
    <w:rsid w:val="0074542A"/>
    <w:rsid w:val="007469A9"/>
    <w:rsid w:val="007471A9"/>
    <w:rsid w:val="00747735"/>
    <w:rsid w:val="0074794D"/>
    <w:rsid w:val="00747BE9"/>
    <w:rsid w:val="00751158"/>
    <w:rsid w:val="00752CEE"/>
    <w:rsid w:val="00753481"/>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661"/>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101"/>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17F8E"/>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5405"/>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5418"/>
    <w:rsid w:val="00997EE7"/>
    <w:rsid w:val="009A1183"/>
    <w:rsid w:val="009A2FBE"/>
    <w:rsid w:val="009A397A"/>
    <w:rsid w:val="009A3CD2"/>
    <w:rsid w:val="009A56D7"/>
    <w:rsid w:val="009A604F"/>
    <w:rsid w:val="009A6585"/>
    <w:rsid w:val="009A7AAE"/>
    <w:rsid w:val="009A7AF5"/>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691A"/>
    <w:rsid w:val="009F77C1"/>
    <w:rsid w:val="009F7A09"/>
    <w:rsid w:val="009F7C79"/>
    <w:rsid w:val="00A0004A"/>
    <w:rsid w:val="00A002CE"/>
    <w:rsid w:val="00A01CD7"/>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03BD"/>
    <w:rsid w:val="00AE1B2B"/>
    <w:rsid w:val="00AE2EFD"/>
    <w:rsid w:val="00AE3A28"/>
    <w:rsid w:val="00AE428A"/>
    <w:rsid w:val="00AE730C"/>
    <w:rsid w:val="00AE7B0D"/>
    <w:rsid w:val="00AF068F"/>
    <w:rsid w:val="00AF087A"/>
    <w:rsid w:val="00AF08B0"/>
    <w:rsid w:val="00AF1C29"/>
    <w:rsid w:val="00AF1E23"/>
    <w:rsid w:val="00AF2066"/>
    <w:rsid w:val="00AF215A"/>
    <w:rsid w:val="00AF3481"/>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598D"/>
    <w:rsid w:val="00B17E46"/>
    <w:rsid w:val="00B21041"/>
    <w:rsid w:val="00B22572"/>
    <w:rsid w:val="00B22C82"/>
    <w:rsid w:val="00B23692"/>
    <w:rsid w:val="00B23792"/>
    <w:rsid w:val="00B2424F"/>
    <w:rsid w:val="00B245A1"/>
    <w:rsid w:val="00B25DF5"/>
    <w:rsid w:val="00B26F52"/>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2DF"/>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4B9B"/>
    <w:rsid w:val="00BB4EC8"/>
    <w:rsid w:val="00BB7984"/>
    <w:rsid w:val="00BC25AA"/>
    <w:rsid w:val="00BC2F95"/>
    <w:rsid w:val="00BC4C46"/>
    <w:rsid w:val="00BD2069"/>
    <w:rsid w:val="00BD6939"/>
    <w:rsid w:val="00BE13E2"/>
    <w:rsid w:val="00BE56DB"/>
    <w:rsid w:val="00BF12F2"/>
    <w:rsid w:val="00BF2B6C"/>
    <w:rsid w:val="00BF37D2"/>
    <w:rsid w:val="00BF420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98A"/>
    <w:rsid w:val="00C23B92"/>
    <w:rsid w:val="00C23CE1"/>
    <w:rsid w:val="00C24764"/>
    <w:rsid w:val="00C24957"/>
    <w:rsid w:val="00C25A51"/>
    <w:rsid w:val="00C2670F"/>
    <w:rsid w:val="00C26BB2"/>
    <w:rsid w:val="00C27A66"/>
    <w:rsid w:val="00C27E57"/>
    <w:rsid w:val="00C30BA3"/>
    <w:rsid w:val="00C312CC"/>
    <w:rsid w:val="00C319AC"/>
    <w:rsid w:val="00C323F6"/>
    <w:rsid w:val="00C32F26"/>
    <w:rsid w:val="00C344AE"/>
    <w:rsid w:val="00C35A12"/>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FD3"/>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1680"/>
    <w:rsid w:val="00D320A4"/>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0F21"/>
    <w:rsid w:val="00EB1FF9"/>
    <w:rsid w:val="00EB2851"/>
    <w:rsid w:val="00EB39ED"/>
    <w:rsid w:val="00EB3D36"/>
    <w:rsid w:val="00EB4B44"/>
    <w:rsid w:val="00EB4C09"/>
    <w:rsid w:val="00EB4EBA"/>
    <w:rsid w:val="00EB521B"/>
    <w:rsid w:val="00EB526B"/>
    <w:rsid w:val="00EB6146"/>
    <w:rsid w:val="00EB6B8A"/>
    <w:rsid w:val="00EB6C5A"/>
    <w:rsid w:val="00EB72D8"/>
    <w:rsid w:val="00EB7D00"/>
    <w:rsid w:val="00EB7E02"/>
    <w:rsid w:val="00EC08D1"/>
    <w:rsid w:val="00EC53C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AED"/>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642"/>
    <w:rsid w:val="00FC4DE1"/>
    <w:rsid w:val="00FC7D0A"/>
    <w:rsid w:val="00FD07C6"/>
    <w:rsid w:val="00FD2C09"/>
    <w:rsid w:val="00FD384D"/>
    <w:rsid w:val="00FD4AB3"/>
    <w:rsid w:val="00FD6821"/>
    <w:rsid w:val="00FD6B54"/>
    <w:rsid w:val="00FE0942"/>
    <w:rsid w:val="00FE0CA1"/>
    <w:rsid w:val="00FE2E6B"/>
    <w:rsid w:val="00FE4A04"/>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s1">
    <w:name w:val="s1"/>
    <w:basedOn w:val="a0"/>
    <w:rsid w:val="00227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9554025">
      <w:bodyDiv w:val="1"/>
      <w:marLeft w:val="0"/>
      <w:marRight w:val="0"/>
      <w:marTop w:val="0"/>
      <w:marBottom w:val="0"/>
      <w:divBdr>
        <w:top w:val="none" w:sz="0" w:space="0" w:color="auto"/>
        <w:left w:val="none" w:sz="0" w:space="0" w:color="auto"/>
        <w:bottom w:val="none" w:sz="0" w:space="0" w:color="auto"/>
        <w:right w:val="none" w:sz="0" w:space="0" w:color="auto"/>
      </w:divBdr>
    </w:div>
    <w:div w:id="44670244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4822983">
      <w:bodyDiv w:val="1"/>
      <w:marLeft w:val="0"/>
      <w:marRight w:val="0"/>
      <w:marTop w:val="0"/>
      <w:marBottom w:val="0"/>
      <w:divBdr>
        <w:top w:val="none" w:sz="0" w:space="0" w:color="auto"/>
        <w:left w:val="none" w:sz="0" w:space="0" w:color="auto"/>
        <w:bottom w:val="none" w:sz="0" w:space="0" w:color="auto"/>
        <w:right w:val="none" w:sz="0" w:space="0" w:color="auto"/>
      </w:divBdr>
    </w:div>
    <w:div w:id="696851896">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241721">
      <w:bodyDiv w:val="1"/>
      <w:marLeft w:val="0"/>
      <w:marRight w:val="0"/>
      <w:marTop w:val="0"/>
      <w:marBottom w:val="0"/>
      <w:divBdr>
        <w:top w:val="none" w:sz="0" w:space="0" w:color="auto"/>
        <w:left w:val="none" w:sz="0" w:space="0" w:color="auto"/>
        <w:bottom w:val="none" w:sz="0" w:space="0" w:color="auto"/>
        <w:right w:val="none" w:sz="0" w:space="0" w:color="auto"/>
      </w:divBdr>
    </w:div>
    <w:div w:id="85199602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37848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0845488">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7396843">
      <w:bodyDiv w:val="1"/>
      <w:marLeft w:val="0"/>
      <w:marRight w:val="0"/>
      <w:marTop w:val="0"/>
      <w:marBottom w:val="0"/>
      <w:divBdr>
        <w:top w:val="none" w:sz="0" w:space="0" w:color="auto"/>
        <w:left w:val="none" w:sz="0" w:space="0" w:color="auto"/>
        <w:bottom w:val="none" w:sz="0" w:space="0" w:color="auto"/>
        <w:right w:val="none" w:sz="0" w:space="0" w:color="auto"/>
      </w:divBdr>
    </w:div>
    <w:div w:id="13341386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002738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5438614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1686</TotalTime>
  <Pages>4</Pages>
  <Words>1244</Words>
  <Characters>7093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Changsik</cp:lastModifiedBy>
  <cp:revision>23</cp:revision>
  <cp:lastPrinted>1900-01-01T17:00:00Z</cp:lastPrinted>
  <dcterms:created xsi:type="dcterms:W3CDTF">2025-08-06T05:46:00Z</dcterms:created>
  <dcterms:modified xsi:type="dcterms:W3CDTF">2025-08-14T09:28:00Z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